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0AB57" w14:textId="2C95765A" w:rsidR="00535962" w:rsidRPr="00F7167E" w:rsidRDefault="00BA0C98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1D70AB9F" wp14:editId="774EFEE4">
                <wp:simplePos x="0" y="0"/>
                <wp:positionH relativeFrom="column">
                  <wp:posOffset>6496050</wp:posOffset>
                </wp:positionH>
                <wp:positionV relativeFrom="paragraph">
                  <wp:posOffset>-584200</wp:posOffset>
                </wp:positionV>
                <wp:extent cx="2399665" cy="701040"/>
                <wp:effectExtent l="9525" t="6350" r="10160" b="6985"/>
                <wp:wrapNone/>
                <wp:docPr id="193478865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99665" cy="701040"/>
                          <a:chOff x="12866" y="523"/>
                          <a:chExt cx="2544" cy="1104"/>
                        </a:xfrm>
                      </wpg:grpSpPr>
                      <wps:wsp>
                        <wps:cNvPr id="172486133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94428749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078317652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D70ABB5" w14:textId="77777777" w:rsidR="00957FDA" w:rsidRPr="00535962" w:rsidRDefault="00957FDA" w:rsidP="00957FDA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9751299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D70ABB6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70AB9F" id="Group 21" o:spid="_x0000_s1026" style="position:absolute;margin-left:511.5pt;margin-top:-46pt;width:188.9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D70ABB5" w14:textId="77777777" w:rsidR="00957FDA" w:rsidRPr="00535962" w:rsidRDefault="00957FDA" w:rsidP="00957FDA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" fillcolor="black [3213]" strokecolor="white [3212]" strokeweight="3pt">
                    <v:textbox>
                      <w:txbxContent>
                        <w:p w14:paraId="1D70ABB6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D70AB9C" wp14:editId="1AB2076A">
                <wp:simplePos x="0" y="0"/>
                <wp:positionH relativeFrom="column">
                  <wp:posOffset>2647315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4515194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70ABB4" w14:textId="77777777" w:rsidR="002E1412" w:rsidRPr="002E1412" w:rsidRDefault="00BA0C98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0AB9C" id="Text Box 16" o:spid="_x0000_s1031" type="#_x0000_t202" style="position:absolute;margin-left:208.45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vrK9AEAAMo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" stroked="f">
                <v:textbox>
                  <w:txbxContent>
                    <w:p w14:paraId="1D70ABB4" w14:textId="77777777" w:rsidR="002E1412" w:rsidRPr="002E1412" w:rsidRDefault="00BA0C9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D70AB9D" wp14:editId="1D70AB9E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D70ABA0" wp14:editId="7ECB6B60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9520100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70ABB7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0ABA0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1D70ABB7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70ABA1" wp14:editId="76EBFB14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2319773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1D70ABB8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D70ABBD" wp14:editId="1D70ABBE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0ABA1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1D70ABB8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D70ABBD" wp14:editId="1D70ABBE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D70AB58" w14:textId="63C4CBF8" w:rsidR="00535962" w:rsidRPr="00535962" w:rsidRDefault="00BA0C98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D70ABA2" wp14:editId="20EA9E3A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61798512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70ABB9" w14:textId="77777777" w:rsidR="00F7443C" w:rsidRPr="004767CC" w:rsidRDefault="00BA0C98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0ABA2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D70ABB9" w14:textId="77777777" w:rsidR="00F7443C" w:rsidRPr="004767CC" w:rsidRDefault="00BA0C9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D70ABA3" wp14:editId="35575E00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11780418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70ABBA" w14:textId="77777777" w:rsidR="0026335F" w:rsidRPr="0026335F" w:rsidRDefault="00BA0C9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0ABA3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1D70ABBA" w14:textId="77777777" w:rsidR="0026335F" w:rsidRPr="0026335F" w:rsidRDefault="00BA0C9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70AB59" w14:textId="26B3828D" w:rsidR="00535962" w:rsidRDefault="00BA0C98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D70ABA4" wp14:editId="4372D072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190982555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70ABB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0ABA4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1D70ABB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D70AB5A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1D70AB63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1D70AB5B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1D70AB5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1D70AB5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1D70AB5E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D70AB5F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1D70AB6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1D70AB6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D70AB6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1D70AB6C" w14:textId="77777777" w:rsidTr="00A24343">
        <w:trPr>
          <w:trHeight w:val="457"/>
          <w:jc w:val="center"/>
        </w:trPr>
        <w:tc>
          <w:tcPr>
            <w:tcW w:w="849" w:type="dxa"/>
          </w:tcPr>
          <w:p w14:paraId="1D70AB6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D70AB65" w14:textId="77777777" w:rsidR="0037246F" w:rsidRDefault="0037246F" w:rsidP="00BB657B">
            <w:pPr>
              <w:spacing w:after="0" w:line="240" w:lineRule="auto"/>
            </w:pPr>
          </w:p>
          <w:p w14:paraId="1D70AB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D70AB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D70AB6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D70AB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D70AB6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1D70AB6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D70AB75" w14:textId="77777777" w:rsidTr="00A24343">
        <w:trPr>
          <w:trHeight w:val="477"/>
          <w:jc w:val="center"/>
        </w:trPr>
        <w:tc>
          <w:tcPr>
            <w:tcW w:w="849" w:type="dxa"/>
          </w:tcPr>
          <w:p w14:paraId="1D70AB6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D70AB6E" w14:textId="77777777" w:rsidR="0037246F" w:rsidRDefault="0037246F" w:rsidP="00BB657B">
            <w:pPr>
              <w:spacing w:after="0" w:line="240" w:lineRule="auto"/>
            </w:pPr>
          </w:p>
          <w:p w14:paraId="1D70AB6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D70AB7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D70AB7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D70AB7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D70AB7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1D70AB7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D70AB7E" w14:textId="77777777" w:rsidTr="00A24343">
        <w:trPr>
          <w:trHeight w:val="477"/>
          <w:jc w:val="center"/>
        </w:trPr>
        <w:tc>
          <w:tcPr>
            <w:tcW w:w="849" w:type="dxa"/>
          </w:tcPr>
          <w:p w14:paraId="1D70AB7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D70AB77" w14:textId="77777777" w:rsidR="0037246F" w:rsidRDefault="0037246F" w:rsidP="00BB657B">
            <w:pPr>
              <w:spacing w:after="0" w:line="240" w:lineRule="auto"/>
            </w:pPr>
          </w:p>
          <w:p w14:paraId="1D70AB7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D70AB7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D70AB7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D70AB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D70AB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1D70AB7D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D70AB87" w14:textId="77777777" w:rsidTr="00A24343">
        <w:trPr>
          <w:trHeight w:val="477"/>
          <w:jc w:val="center"/>
        </w:trPr>
        <w:tc>
          <w:tcPr>
            <w:tcW w:w="849" w:type="dxa"/>
          </w:tcPr>
          <w:p w14:paraId="1D70AB7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D70AB80" w14:textId="77777777" w:rsidR="0037246F" w:rsidRDefault="0037246F" w:rsidP="00BB657B">
            <w:pPr>
              <w:spacing w:after="0" w:line="240" w:lineRule="auto"/>
            </w:pPr>
          </w:p>
          <w:p w14:paraId="1D70AB8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D70AB8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D70AB8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D70AB8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D70AB8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1D70AB86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D70AB90" w14:textId="77777777" w:rsidTr="00A24343">
        <w:trPr>
          <w:trHeight w:val="477"/>
          <w:jc w:val="center"/>
        </w:trPr>
        <w:tc>
          <w:tcPr>
            <w:tcW w:w="849" w:type="dxa"/>
          </w:tcPr>
          <w:p w14:paraId="1D70AB8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D70AB89" w14:textId="77777777" w:rsidR="0037246F" w:rsidRDefault="0037246F" w:rsidP="00BB657B">
            <w:pPr>
              <w:spacing w:after="0" w:line="240" w:lineRule="auto"/>
            </w:pPr>
          </w:p>
          <w:p w14:paraId="1D70AB8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D70AB8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D70AB8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D70AB8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D70AB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1D70AB8F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D70AB94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D70AB91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1D70AB92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1D70AB93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1D70AB95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1D70AB96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1D70AB97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1D70AB98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1D70AB99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D70AB9A" w14:textId="5A143D0E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A0C98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D70ABA5" wp14:editId="06E6A9FF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202586866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70ABB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0ABA5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1D70ABB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70ABA8" w14:textId="77777777"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14:paraId="1D70ABA9" w14:textId="77777777"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0ABAA" w14:textId="11AAD77A" w:rsidR="001007E7" w:rsidRDefault="00BA0C98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D70ABAE" wp14:editId="6847483A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59483545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70ABBF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D70ABC0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1D70ABC1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D70ABA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1D70ABBF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D70ABC0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1D70ABC1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1D70ABAB" w14:textId="57DF560F" w:rsidR="001007E7" w:rsidRDefault="00BA0C9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D70ABAF" wp14:editId="1F13DBAE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59178420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70ABC2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70ABAF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1D70ABC2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1D70ABAC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1D70ABB0" wp14:editId="1D70ABB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1D70ABA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70ABA6" w14:textId="77777777"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14:paraId="1D70ABA7" w14:textId="77777777"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14:paraId="1D70ABB2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D70ABB3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2900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5C2"/>
    <w:rsid w:val="0062592A"/>
    <w:rsid w:val="006506D0"/>
    <w:rsid w:val="00651E48"/>
    <w:rsid w:val="006709BC"/>
    <w:rsid w:val="00780880"/>
    <w:rsid w:val="007B4164"/>
    <w:rsid w:val="007B6F6F"/>
    <w:rsid w:val="00810515"/>
    <w:rsid w:val="0083342F"/>
    <w:rsid w:val="00835179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A0C98"/>
    <w:rsid w:val="00BC1D0C"/>
    <w:rsid w:val="00BC61BD"/>
    <w:rsid w:val="00BE4FB0"/>
    <w:rsid w:val="00BF1AD5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  <w14:docId w14:val="1D70AB57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Praceda Vanessa Vasquez Monte De Oca</cp:lastModifiedBy>
  <cp:revision>2</cp:revision>
  <cp:lastPrinted>2011-03-04T18:27:00Z</cp:lastPrinted>
  <dcterms:created xsi:type="dcterms:W3CDTF">2025-06-18T14:42:00Z</dcterms:created>
  <dcterms:modified xsi:type="dcterms:W3CDTF">2025-06-18T14:42:00Z</dcterms:modified>
</cp:coreProperties>
</file>